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53A0C" w14:textId="77777777" w:rsidR="00A73696" w:rsidRDefault="00A73696" w:rsidP="00A736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840C3E2" w14:textId="77777777" w:rsidR="00A73696" w:rsidRDefault="00A73696" w:rsidP="00A736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Oxton, Nottinghamshire. Gentleman.</w:t>
      </w:r>
    </w:p>
    <w:p w14:paraId="67A7BA06" w14:textId="77777777" w:rsidR="00A73696" w:rsidRDefault="00A73696" w:rsidP="00A73696">
      <w:pPr>
        <w:pStyle w:val="NoSpacing"/>
        <w:rPr>
          <w:rFonts w:cs="Times New Roman"/>
          <w:szCs w:val="24"/>
        </w:rPr>
      </w:pPr>
    </w:p>
    <w:p w14:paraId="28985B03" w14:textId="77777777" w:rsidR="00A73696" w:rsidRDefault="00A73696" w:rsidP="00A73696">
      <w:pPr>
        <w:pStyle w:val="NoSpacing"/>
        <w:rPr>
          <w:rFonts w:cs="Times New Roman"/>
          <w:szCs w:val="24"/>
        </w:rPr>
      </w:pPr>
    </w:p>
    <w:p w14:paraId="77E84BF7" w14:textId="77777777" w:rsidR="00A73696" w:rsidRDefault="00A73696" w:rsidP="00A736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</w:t>
      </w: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was pardoned for not appearing to answer John Birkhede, clerk(q.v.),</w:t>
      </w:r>
    </w:p>
    <w:p w14:paraId="25B746AE" w14:textId="77777777" w:rsidR="00A73696" w:rsidRDefault="00A73696" w:rsidP="00A736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20 marks.      (C.P.R. 1452-61 p.7)</w:t>
      </w:r>
    </w:p>
    <w:p w14:paraId="031F561C" w14:textId="77777777" w:rsidR="00A73696" w:rsidRDefault="00A73696" w:rsidP="00A73696">
      <w:pPr>
        <w:pStyle w:val="NoSpacing"/>
        <w:rPr>
          <w:rFonts w:cs="Times New Roman"/>
          <w:szCs w:val="24"/>
        </w:rPr>
      </w:pPr>
    </w:p>
    <w:p w14:paraId="64371BEE" w14:textId="77777777" w:rsidR="00A73696" w:rsidRDefault="00A73696" w:rsidP="00A73696">
      <w:pPr>
        <w:pStyle w:val="NoSpacing"/>
        <w:rPr>
          <w:rFonts w:cs="Times New Roman"/>
          <w:szCs w:val="24"/>
        </w:rPr>
      </w:pPr>
    </w:p>
    <w:p w14:paraId="3137564D" w14:textId="77777777" w:rsidR="00A73696" w:rsidRDefault="00A73696" w:rsidP="00A736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2024</w:t>
      </w:r>
    </w:p>
    <w:p w14:paraId="5735D9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392DC" w14:textId="77777777" w:rsidR="00A73696" w:rsidRDefault="00A73696" w:rsidP="009139A6">
      <w:r>
        <w:separator/>
      </w:r>
    </w:p>
  </w:endnote>
  <w:endnote w:type="continuationSeparator" w:id="0">
    <w:p w14:paraId="30A9EB4E" w14:textId="77777777" w:rsidR="00A73696" w:rsidRDefault="00A736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A4E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B2E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C78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53B5F" w14:textId="77777777" w:rsidR="00A73696" w:rsidRDefault="00A73696" w:rsidP="009139A6">
      <w:r>
        <w:separator/>
      </w:r>
    </w:p>
  </w:footnote>
  <w:footnote w:type="continuationSeparator" w:id="0">
    <w:p w14:paraId="00F58038" w14:textId="77777777" w:rsidR="00A73696" w:rsidRDefault="00A736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F40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B14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7C3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9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23557"/>
    <w:rsid w:val="00A3176C"/>
    <w:rsid w:val="00A736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AE74B"/>
  <w15:chartTrackingRefBased/>
  <w15:docId w15:val="{0E61548F-264D-418C-B07B-3854B75E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2024-08-10T15:36:00Z</dcterms:created>
  <dcterms:modified xsi:type="dcterms:W3CDTF">2024-08-10T15:36:00Z</dcterms:modified>
</cp:coreProperties>
</file>